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FA70B9">
        <w:rPr>
          <w:rFonts w:ascii="Arial" w:hAnsi="Arial" w:hint="eastAsia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FA70B9" w:rsidRPr="00FA70B9">
        <w:rPr>
          <w:rFonts w:ascii="Arial" w:hAnsi="Arial"/>
          <w:b/>
          <w:noProof/>
          <w:sz w:val="24"/>
          <w:lang w:eastAsia="en-US"/>
        </w:rPr>
        <w:t>RP-191315</w:t>
      </w:r>
    </w:p>
    <w:p w:rsidR="006D6B31" w:rsidRPr="00CB5B5E" w:rsidRDefault="00FA70B9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FA70B9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FA70B9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  <w:r w:rsidR="00497D35">
        <w:rPr>
          <w:rFonts w:ascii="Arial" w:hAnsi="Arial" w:cs="Arial" w:hint="eastAsia"/>
          <w:b/>
          <w:bCs/>
          <w:sz w:val="24"/>
          <w:lang w:val="en-US" w:eastAsia="zh-CN"/>
        </w:rPr>
        <w:t>, VIVO, ZTE</w:t>
      </w:r>
      <w:bookmarkStart w:id="0" w:name="_GoBack"/>
      <w:bookmarkEnd w:id="0"/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CB7CB4" w:rsidRPr="00CB7CB4">
        <w:rPr>
          <w:rFonts w:ascii="Arial" w:hAnsi="Arial" w:cs="Arial"/>
          <w:b/>
          <w:bCs/>
          <w:sz w:val="24"/>
        </w:rPr>
        <w:t>IMT-2020 Link budget template towards final submission to ITU-R</w:t>
      </w:r>
      <w:r w:rsidR="00CB7CB4" w:rsidRPr="00CB7CB4" w:rsidDel="00CB7CB4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F5CC8" w:rsidRDefault="007A056C" w:rsidP="00C35848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24703D">
        <w:rPr>
          <w:lang w:eastAsia="zh-CN"/>
        </w:rPr>
        <w:t>fianl</w:t>
      </w:r>
      <w:r w:rsidR="007C3FD3">
        <w:rPr>
          <w:rFonts w:hint="eastAsia"/>
          <w:lang w:eastAsia="zh-CN"/>
        </w:rPr>
        <w:t xml:space="preserve"> link budget</w:t>
      </w:r>
      <w:r w:rsidR="00D31269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F533FF">
        <w:rPr>
          <w:lang w:eastAsia="zh-CN"/>
        </w:rPr>
        <w:t>final</w:t>
      </w:r>
      <w:r w:rsidR="0024703D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r w:rsidR="0000005C" w:rsidRPr="007A056C">
        <w:t>.</w:t>
      </w:r>
      <w:r w:rsidR="00961041">
        <w:t xml:space="preserve"> </w:t>
      </w:r>
      <w:r w:rsidR="009F5CC8">
        <w:rPr>
          <w:rFonts w:hint="eastAsia"/>
          <w:lang w:eastAsia="zh-CN"/>
        </w:rPr>
        <w:t xml:space="preserve">The </w:t>
      </w:r>
      <w:r w:rsidR="009F5CC8">
        <w:t xml:space="preserve">updates include the new contributions from CATT, Ericsson, VIVO and ZTE.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11606">
        <w:rPr>
          <w:rFonts w:hint="eastAsia"/>
          <w:lang w:val="en-US" w:eastAsia="zh-CN"/>
        </w:rPr>
        <w:t>link budget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F533FF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F6" w:rsidRDefault="00A025F6">
      <w:pPr>
        <w:spacing w:after="0"/>
      </w:pPr>
      <w:r>
        <w:separator/>
      </w:r>
    </w:p>
  </w:endnote>
  <w:endnote w:type="continuationSeparator" w:id="0">
    <w:p w:rsidR="00A025F6" w:rsidRDefault="00A02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F6" w:rsidRDefault="00A025F6">
      <w:pPr>
        <w:spacing w:after="0"/>
      </w:pPr>
      <w:r>
        <w:separator/>
      </w:r>
    </w:p>
  </w:footnote>
  <w:footnote w:type="continuationSeparator" w:id="0">
    <w:p w:rsidR="00A025F6" w:rsidRDefault="00A02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B54D1">
      <w:fldChar w:fldCharType="begin"/>
    </w:r>
    <w:r>
      <w:instrText>PAGE</w:instrText>
    </w:r>
    <w:r w:rsidR="007B54D1">
      <w:fldChar w:fldCharType="separate"/>
    </w:r>
    <w:r>
      <w:t>4</w:t>
    </w:r>
    <w:r w:rsidR="007B54D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24.7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0310A"/>
    <w:rsid w:val="00120111"/>
    <w:rsid w:val="00123DCF"/>
    <w:rsid w:val="00127EF7"/>
    <w:rsid w:val="001310E5"/>
    <w:rsid w:val="00132E56"/>
    <w:rsid w:val="001409CB"/>
    <w:rsid w:val="001412CA"/>
    <w:rsid w:val="00151EB9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4703D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97D35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5CC8"/>
    <w:rsid w:val="009F67DA"/>
    <w:rsid w:val="00A025F6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D59E3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6984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761DA"/>
    <w:rsid w:val="00C765CC"/>
    <w:rsid w:val="00CB2B8F"/>
    <w:rsid w:val="00CB6487"/>
    <w:rsid w:val="00CB7CB4"/>
    <w:rsid w:val="00CC1FAC"/>
    <w:rsid w:val="00CD2052"/>
    <w:rsid w:val="00CE24ED"/>
    <w:rsid w:val="00CE322E"/>
    <w:rsid w:val="00CF2D4E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D7888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533FF"/>
    <w:rsid w:val="00F6614C"/>
    <w:rsid w:val="00F73C63"/>
    <w:rsid w:val="00F85BE6"/>
    <w:rsid w:val="00F87CAB"/>
    <w:rsid w:val="00F90758"/>
    <w:rsid w:val="00F92939"/>
    <w:rsid w:val="00FA3177"/>
    <w:rsid w:val="00FA5C32"/>
    <w:rsid w:val="00FA70B9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544A5A-7BD5-41EC-B322-ACE9346C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5B39D-669C-4F13-903C-1F3D5699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84</cp:revision>
  <cp:lastPrinted>1900-01-01T08:00:00Z</cp:lastPrinted>
  <dcterms:created xsi:type="dcterms:W3CDTF">2018-06-01T19:53:00Z</dcterms:created>
  <dcterms:modified xsi:type="dcterms:W3CDTF">2019-05-27T16:50:00Z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(3)ruQ4ASYLYjSGgZzTEq/g0NrfdVSL3wj8bZpl4Fr4d8hTC57dCHrgZYC0Eq6U7sFWEmrbdojF
Vpym5trbJiu+NbXmMckIXq4637qLz+nplxhMx+GfoD7JfFH28/IUzT77cXuuHLNPA4BsWzr3
ThfttwFGsggb7O+F0g7ToKgVL7n55dc629NP1dWME9wqP3o7wC0p1LwZGO4Gp0gdAswsIxNj
gw3l+y8JS3YTX6Jkny</vt:lpwstr>
  </property>
  <property fmtid="{D5CDD505-2E9C-101B-9397-08002B2CF9AE}" pid="3" name="_2015_ms_pID_7253431">
    <vt:lpwstr>C16VJ//IrFgoTTyPFWSb+i3mSUI79tZxw9FYarXhhMrzW/gHEVL9KV
TBMtLlOWJVF7GeTSlPkWiP9IG3c+UKl81gjFZ0YiGIyGmLdKNNAx/BpL8AXNhYb0JcOvvM1H
PVKhTMeqyYCUx8YuFqN8I24M9ea26ZtbsD22FOUi8nmJg/vPRm195ArnpOdeWfMYNt0qn1Hn
qKOds7MufFTTGllk0GhZM6hkuRYHdOBAaYqu</vt:lpwstr>
  </property>
  <property fmtid="{D5CDD505-2E9C-101B-9397-08002B2CF9AE}" pid="4" name="_2015_ms_pID_7253432">
    <vt:lpwstr>wLIvxJcd51xalGwDk1vrVHo=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